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901AE" w14:textId="77777777" w:rsidR="00976368" w:rsidRDefault="00976368" w:rsidP="00976368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Robert MARTYNDALE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54C26732" w14:textId="77777777" w:rsidR="00976368" w:rsidRDefault="00976368" w:rsidP="00976368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Allonby, Cumberland. Yeoman.</w:t>
      </w:r>
    </w:p>
    <w:p w14:paraId="40FDD416" w14:textId="77777777" w:rsidR="00976368" w:rsidRDefault="00976368" w:rsidP="00976368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4BE318C" w14:textId="77777777" w:rsidR="00976368" w:rsidRDefault="00976368" w:rsidP="00976368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F7FB4BA" w14:textId="77777777" w:rsidR="00976368" w:rsidRDefault="00976368" w:rsidP="00976368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Robert Lowther(q.v.) brought a plaint of trespass against him and 12 others</w:t>
      </w:r>
    </w:p>
    <w:p w14:paraId="114540DB" w14:textId="77777777" w:rsidR="00976368" w:rsidRDefault="00976368" w:rsidP="00976368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from Newton and Allonby.</w:t>
      </w:r>
    </w:p>
    <w:p w14:paraId="28D5B9A6" w14:textId="77777777" w:rsidR="00976368" w:rsidRDefault="00976368" w:rsidP="00976368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2A3FCF9A" w14:textId="77777777" w:rsidR="00976368" w:rsidRDefault="00976368" w:rsidP="00976368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D0C068F" w14:textId="77777777" w:rsidR="00976368" w:rsidRDefault="00976368" w:rsidP="00976368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1647DF6" w14:textId="77777777" w:rsidR="00976368" w:rsidRDefault="00976368" w:rsidP="00976368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25 September 2021</w:t>
      </w:r>
    </w:p>
    <w:p w14:paraId="4FF2D1F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271C1" w14:textId="77777777" w:rsidR="00976368" w:rsidRDefault="00976368" w:rsidP="009139A6">
      <w:r>
        <w:separator/>
      </w:r>
    </w:p>
  </w:endnote>
  <w:endnote w:type="continuationSeparator" w:id="0">
    <w:p w14:paraId="075E6F1B" w14:textId="77777777" w:rsidR="00976368" w:rsidRDefault="0097636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C131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939C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9181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D777A" w14:textId="77777777" w:rsidR="00976368" w:rsidRDefault="00976368" w:rsidP="009139A6">
      <w:r>
        <w:separator/>
      </w:r>
    </w:p>
  </w:footnote>
  <w:footnote w:type="continuationSeparator" w:id="0">
    <w:p w14:paraId="797BAAC2" w14:textId="77777777" w:rsidR="00976368" w:rsidRDefault="0097636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5B3D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8231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ECA7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368"/>
    <w:rsid w:val="000666E0"/>
    <w:rsid w:val="002510B7"/>
    <w:rsid w:val="005C130B"/>
    <w:rsid w:val="00826F5C"/>
    <w:rsid w:val="009139A6"/>
    <w:rsid w:val="009448BB"/>
    <w:rsid w:val="00976368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10C4D"/>
  <w15:chartTrackingRefBased/>
  <w15:docId w15:val="{BF661B15-8533-401A-82CA-6B0E21D6C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763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2021-11-06T20:24:00Z</dcterms:created>
  <dcterms:modified xsi:type="dcterms:W3CDTF">2021-11-06T20:25:00Z</dcterms:modified>
</cp:coreProperties>
</file>